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716" w:rsidRDefault="00614E4B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b/>
          <w:sz w:val="32"/>
          <w:szCs w:val="32"/>
          <w:u w:val="single"/>
        </w:rPr>
        <w:t>IMPOSSIBLE PIE</w:t>
      </w:r>
    </w:p>
    <w:p w:rsidR="00614E4B" w:rsidRDefault="00614E4B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Oven 350 degrees  Bake 45 minutes</w:t>
      </w:r>
    </w:p>
    <w:p w:rsidR="00614E4B" w:rsidRDefault="00614E4B" w:rsidP="002F63A1">
      <w:pPr>
        <w:jc w:val="center"/>
        <w:rPr>
          <w:rFonts w:ascii="Lucida Handwriting" w:hAnsi="Lucida Handwriting"/>
          <w:sz w:val="32"/>
          <w:szCs w:val="32"/>
        </w:rPr>
      </w:pPr>
    </w:p>
    <w:p w:rsidR="00614E4B" w:rsidRDefault="00614E4B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cups milk</w:t>
      </w:r>
    </w:p>
    <w:p w:rsidR="00614E4B" w:rsidRDefault="00614E4B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½ cup bisquick</w:t>
      </w:r>
    </w:p>
    <w:p w:rsidR="00614E4B" w:rsidRDefault="00614E4B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teaspoons vanilla</w:t>
      </w:r>
    </w:p>
    <w:p w:rsidR="00614E4B" w:rsidRDefault="00614E4B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eggs</w:t>
      </w:r>
    </w:p>
    <w:p w:rsidR="00614E4B" w:rsidRDefault="00614E4B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½ cup shredded coconut</w:t>
      </w:r>
    </w:p>
    <w:p w:rsidR="00614E4B" w:rsidRDefault="00614E4B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½ stick butter, melted</w:t>
      </w:r>
    </w:p>
    <w:p w:rsidR="00614E4B" w:rsidRDefault="00614E4B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½ cup sugar</w:t>
      </w:r>
    </w:p>
    <w:p w:rsidR="00614E4B" w:rsidRDefault="00614E4B" w:rsidP="002F63A1">
      <w:pPr>
        <w:jc w:val="center"/>
        <w:rPr>
          <w:rFonts w:ascii="Lucida Handwriting" w:hAnsi="Lucida Handwriting"/>
          <w:sz w:val="32"/>
          <w:szCs w:val="32"/>
        </w:rPr>
      </w:pPr>
    </w:p>
    <w:p w:rsidR="00614E4B" w:rsidRPr="00614E4B" w:rsidRDefault="00614E4B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Put all ingredients in blender.  Blend 1 minute.  Pour in greased 9inch glass pie plate.  Bake for 45 minutes.</w:t>
      </w:r>
    </w:p>
    <w:sectPr w:rsidR="00614E4B" w:rsidRPr="00614E4B" w:rsidSect="001D27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defaultTabStop w:val="720"/>
  <w:characterSpacingControl w:val="doNotCompress"/>
  <w:compat/>
  <w:rsids>
    <w:rsidRoot w:val="00614E4B"/>
    <w:rsid w:val="001D2716"/>
    <w:rsid w:val="001D441D"/>
    <w:rsid w:val="002F63A1"/>
    <w:rsid w:val="00614E4B"/>
    <w:rsid w:val="00B24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7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a_2\Desktop\Recip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Recipe</Template>
  <TotalTime>6</TotalTime>
  <Pages>1</Pages>
  <Words>40</Words>
  <Characters>234</Characters>
  <Application>Microsoft Office Word</Application>
  <DocSecurity>0</DocSecurity>
  <Lines>1</Lines>
  <Paragraphs>1</Paragraphs>
  <ScaleCrop>false</ScaleCrop>
  <Company>Hewlett-Packard</Company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Angela_2</dc:creator>
  <cp:lastModifiedBy>Angela_2</cp:lastModifiedBy>
  <cp:revision>2</cp:revision>
  <dcterms:created xsi:type="dcterms:W3CDTF">2012-07-18T22:53:00Z</dcterms:created>
  <dcterms:modified xsi:type="dcterms:W3CDTF">2012-07-18T22:59:00Z</dcterms:modified>
</cp:coreProperties>
</file>